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Dumfries and Galloway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Dumfries and Galloway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Dumfries and Galloway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Dumfries and Galloway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Dumfries and Galloway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Dumfries and Galloway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77.3% </w:t>
      </w:r>
      <w:r w:rsidRPr="004747BF">
        <w:rPr>
          <w:rFonts w:ascii="Libre Franklin Light" w:eastAsia="Times New Roman" w:hAnsi="Libre Franklin Light" w:cs="Calibri Light"/>
        </w:rPr>
        <w:t xml:space="preserve">of those respondents classified as PGSI 8+ in Dumfries and Galloway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Dumfries and Galloway is estimated to be </w:t>
      </w:r>
      <w:r w:rsidRPr="00773DF7">
        <w:rPr>
          <w:rFonts w:ascii="Libre Franklin Light" w:eastAsia="Times New Roman" w:hAnsi="Libre Franklin Light" w:cs="Calibri Light"/>
          <w:b/>
          <w:bCs/>
          <w:color w:val="C45911" w:themeColor="accent2" w:themeShade="BF"/>
        </w:rPr>
        <w:t xml:space="preserve">£1,195,524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Dumfries and Galloway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Dumfries and Galloway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Dumfries and Galloway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Dumfries and Galloway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mfries and Gallow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Dumfries and Galloway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mfries and Gallow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Dumfries and Galloway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Dumfries and Galloway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77.3%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mfries and Gallow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Dumfries and Galloway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Dumfries and Galloway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Dumfries and Galloway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79.2%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Dumfries and Galloway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Dumfries and Galloway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Dumfries and Galloway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£1,195,524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Dumfries and Galloway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£19,473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£402,715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£28,849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£721,498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£1,195,524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Dumfries and Galloway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Dumfries and Galloway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Dumfries and Galloway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Dumfries and Galloway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Dumfries and Galloway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Dumfries and Galloway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Dumfries and Galloway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Dumfries and Galloway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Dumfries and Galloway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1A055A2-FA7B-454A-8094-97CFB58191C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